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D8" w:rsidRPr="00110043" w:rsidRDefault="005627D8" w:rsidP="005627D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5627D8" w:rsidRPr="00110043" w:rsidRDefault="005627D8" w:rsidP="005627D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5627D8" w:rsidRPr="00110043" w:rsidRDefault="005627D8" w:rsidP="005627D8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627D8" w:rsidRPr="001F36E7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</w:t>
      </w:r>
      <w:r w:rsidR="004F4366">
        <w:rPr>
          <w:rFonts w:ascii="Times New Roman" w:hAnsi="Times New Roman" w:cs="Times New Roman"/>
          <w:b/>
        </w:rPr>
        <w:t>Ритуальные услуги</w:t>
      </w:r>
      <w:r w:rsidRPr="001F36E7">
        <w:rPr>
          <w:rFonts w:ascii="Times New Roman" w:hAnsi="Times New Roman" w:cs="Times New Roman"/>
          <w:b/>
        </w:rPr>
        <w:t>»  ЗА 201</w:t>
      </w:r>
      <w:r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 w:rsidR="004F4366">
        <w:rPr>
          <w:rFonts w:ascii="Times New Roman" w:hAnsi="Times New Roman" w:cs="Times New Roman"/>
        </w:rPr>
        <w:t>19</w:t>
      </w:r>
      <w:r w:rsidRPr="00110043">
        <w:rPr>
          <w:rFonts w:ascii="Times New Roman" w:hAnsi="Times New Roman" w:cs="Times New Roman"/>
        </w:rPr>
        <w:t xml:space="preserve">" </w:t>
      </w:r>
      <w:r w:rsidR="004F4366">
        <w:rPr>
          <w:rFonts w:ascii="Times New Roman" w:hAnsi="Times New Roman" w:cs="Times New Roman"/>
          <w:u w:val="single"/>
        </w:rPr>
        <w:t xml:space="preserve">мая  </w:t>
      </w:r>
      <w:r w:rsidR="004F436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14</w:t>
      </w:r>
      <w:r w:rsidRPr="00110043">
        <w:rPr>
          <w:rFonts w:ascii="Times New Roman" w:hAnsi="Times New Roman" w:cs="Times New Roman"/>
        </w:rPr>
        <w:t xml:space="preserve"> года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1. ОБЩИЕ ПОКАЗАТЕЛИ, ПРИМЕНЯЕМЫЕ ПРИ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5627D8" w:rsidRPr="00110043" w:rsidTr="004F4366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5627D8" w:rsidRPr="00110043" w:rsidTr="004F4366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F00576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год,      </w:t>
            </w:r>
            <w:r w:rsidRPr="00F00576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F00576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F00576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F00576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5627D8" w:rsidRPr="00110043" w:rsidTr="004F4366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5627D8" w:rsidRPr="00110043" w:rsidTr="004F4366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5627D8" w:rsidRPr="00110043" w:rsidTr="004F4366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4F4366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4F4366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4F4366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5627D8" w:rsidRPr="00110043" w:rsidTr="004F4366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23840660,53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2280019592,00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36712515,33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F436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36712515,33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27D8" w:rsidRPr="00110043" w:rsidTr="004F4366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F436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+61,3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4F4366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19869402,07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32981000,00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32981000,00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32981000,00</w:t>
            </w:r>
          </w:p>
        </w:tc>
      </w:tr>
      <w:tr w:rsidR="005627D8" w:rsidRPr="00110043" w:rsidTr="004F4366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C0D9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+0,7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D3398C" w:rsidRDefault="00D3398C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4F4366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5627D8" w:rsidRPr="00110043" w:rsidTr="004F4366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4F4366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7C0D98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A768BF" w:rsidP="004F43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</w:tr>
    </w:tbl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сопоставления  фактического   и  планового  значений,   для   уменьшающихся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 </w:t>
      </w:r>
      <w:r w:rsidRPr="00110043">
        <w:rPr>
          <w:rFonts w:ascii="Times New Roman" w:hAnsi="Times New Roman" w:cs="Times New Roman"/>
        </w:rPr>
        <w:t>_____</w:t>
      </w:r>
      <w:r w:rsidR="00173C47">
        <w:rPr>
          <w:rFonts w:ascii="Times New Roman" w:hAnsi="Times New Roman" w:cs="Times New Roman"/>
        </w:rPr>
        <w:t>Хасанов О.Р.</w:t>
      </w:r>
      <w:r w:rsidR="008545FC">
        <w:rPr>
          <w:rFonts w:ascii="Times New Roman" w:hAnsi="Times New Roman" w:cs="Times New Roman"/>
        </w:rPr>
        <w:t>.</w:t>
      </w:r>
      <w:r w:rsidRPr="00110043">
        <w:rPr>
          <w:rFonts w:ascii="Times New Roman" w:hAnsi="Times New Roman" w:cs="Times New Roman"/>
        </w:rPr>
        <w:t>____________________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8545FC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 </w:t>
      </w:r>
      <w:r w:rsidR="008545FC">
        <w:rPr>
          <w:rFonts w:ascii="Times New Roman" w:hAnsi="Times New Roman" w:cs="Times New Roman"/>
        </w:rPr>
        <w:t xml:space="preserve">                </w:t>
      </w:r>
      <w:r w:rsidRPr="00110043">
        <w:rPr>
          <w:rFonts w:ascii="Times New Roman" w:hAnsi="Times New Roman" w:cs="Times New Roman"/>
        </w:rPr>
        <w:t xml:space="preserve">  (расшифровка подписи)</w:t>
      </w:r>
    </w:p>
    <w:p w:rsidR="00BC747A" w:rsidRPr="00110043" w:rsidRDefault="008545FC" w:rsidP="00BC74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00E14" w:rsidRDefault="00500E14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613905"/>
    <w:p w:rsidR="00613905" w:rsidRDefault="00613905" w:rsidP="00613905"/>
    <w:sectPr w:rsidR="00613905" w:rsidSect="007A5D5A">
      <w:headerReference w:type="even" r:id="rId6"/>
      <w:headerReference w:type="default" r:id="rId7"/>
      <w:pgSz w:w="16838" w:h="11906" w:orient="landscape"/>
      <w:pgMar w:top="1134" w:right="130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6BF" w:rsidRDefault="00F716BF">
      <w:r>
        <w:separator/>
      </w:r>
    </w:p>
  </w:endnote>
  <w:endnote w:type="continuationSeparator" w:id="1">
    <w:p w:rsidR="00F716BF" w:rsidRDefault="00F7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6BF" w:rsidRDefault="00F716BF">
      <w:r>
        <w:separator/>
      </w:r>
    </w:p>
  </w:footnote>
  <w:footnote w:type="continuationSeparator" w:id="1">
    <w:p w:rsidR="00F716BF" w:rsidRDefault="00F716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366" w:rsidRDefault="004F4366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4366" w:rsidRDefault="004F436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366" w:rsidRDefault="004F4366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3C47">
      <w:rPr>
        <w:rStyle w:val="a5"/>
        <w:noProof/>
      </w:rPr>
      <w:t>1</w:t>
    </w:r>
    <w:r>
      <w:rPr>
        <w:rStyle w:val="a5"/>
      </w:rPr>
      <w:fldChar w:fldCharType="end"/>
    </w:r>
  </w:p>
  <w:p w:rsidR="004F4366" w:rsidRDefault="004F43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EE7"/>
    <w:rsid w:val="00007C42"/>
    <w:rsid w:val="000D68DE"/>
    <w:rsid w:val="000F01E0"/>
    <w:rsid w:val="0017231E"/>
    <w:rsid w:val="00173C47"/>
    <w:rsid w:val="00173D5D"/>
    <w:rsid w:val="00177EA4"/>
    <w:rsid w:val="001957BA"/>
    <w:rsid w:val="001B6513"/>
    <w:rsid w:val="001E5134"/>
    <w:rsid w:val="001F26CE"/>
    <w:rsid w:val="001F36E7"/>
    <w:rsid w:val="00222A22"/>
    <w:rsid w:val="00240F2A"/>
    <w:rsid w:val="00262CD6"/>
    <w:rsid w:val="00281966"/>
    <w:rsid w:val="0028393E"/>
    <w:rsid w:val="002B0C9D"/>
    <w:rsid w:val="002B3F0C"/>
    <w:rsid w:val="002C4B28"/>
    <w:rsid w:val="002D2B6E"/>
    <w:rsid w:val="002E1F12"/>
    <w:rsid w:val="003018FA"/>
    <w:rsid w:val="00301AAC"/>
    <w:rsid w:val="00337509"/>
    <w:rsid w:val="003378B3"/>
    <w:rsid w:val="003669C9"/>
    <w:rsid w:val="003D4851"/>
    <w:rsid w:val="00405DC0"/>
    <w:rsid w:val="00410C64"/>
    <w:rsid w:val="00415F66"/>
    <w:rsid w:val="004460E4"/>
    <w:rsid w:val="004A3C94"/>
    <w:rsid w:val="004D5C14"/>
    <w:rsid w:val="004F4366"/>
    <w:rsid w:val="00500E14"/>
    <w:rsid w:val="00510128"/>
    <w:rsid w:val="0053427C"/>
    <w:rsid w:val="00546B89"/>
    <w:rsid w:val="005627D8"/>
    <w:rsid w:val="00563EC8"/>
    <w:rsid w:val="00571A14"/>
    <w:rsid w:val="0058430E"/>
    <w:rsid w:val="00595CE9"/>
    <w:rsid w:val="00611E09"/>
    <w:rsid w:val="00613905"/>
    <w:rsid w:val="006425FD"/>
    <w:rsid w:val="00647741"/>
    <w:rsid w:val="00650179"/>
    <w:rsid w:val="006548D5"/>
    <w:rsid w:val="006552F4"/>
    <w:rsid w:val="00684B0D"/>
    <w:rsid w:val="006B18A2"/>
    <w:rsid w:val="006F1158"/>
    <w:rsid w:val="007016C1"/>
    <w:rsid w:val="00702728"/>
    <w:rsid w:val="007348A3"/>
    <w:rsid w:val="00756909"/>
    <w:rsid w:val="00764EE7"/>
    <w:rsid w:val="007650C7"/>
    <w:rsid w:val="007A5D5A"/>
    <w:rsid w:val="007B464B"/>
    <w:rsid w:val="007C0D98"/>
    <w:rsid w:val="007D4198"/>
    <w:rsid w:val="007E438F"/>
    <w:rsid w:val="00802CF4"/>
    <w:rsid w:val="00824631"/>
    <w:rsid w:val="00837ECC"/>
    <w:rsid w:val="008545FC"/>
    <w:rsid w:val="00860129"/>
    <w:rsid w:val="00885CDC"/>
    <w:rsid w:val="008A1C4C"/>
    <w:rsid w:val="008A20E9"/>
    <w:rsid w:val="008C3E4C"/>
    <w:rsid w:val="008C50F6"/>
    <w:rsid w:val="008D546D"/>
    <w:rsid w:val="008F1B57"/>
    <w:rsid w:val="008F1E48"/>
    <w:rsid w:val="00903A22"/>
    <w:rsid w:val="009A602D"/>
    <w:rsid w:val="009B0BB1"/>
    <w:rsid w:val="009B1CEE"/>
    <w:rsid w:val="009B20C2"/>
    <w:rsid w:val="00A53D61"/>
    <w:rsid w:val="00A74BB1"/>
    <w:rsid w:val="00A768BF"/>
    <w:rsid w:val="00A94E8B"/>
    <w:rsid w:val="00AC59DC"/>
    <w:rsid w:val="00AF3974"/>
    <w:rsid w:val="00AF7794"/>
    <w:rsid w:val="00B06821"/>
    <w:rsid w:val="00B3774C"/>
    <w:rsid w:val="00B635F3"/>
    <w:rsid w:val="00B65443"/>
    <w:rsid w:val="00B742B5"/>
    <w:rsid w:val="00B94376"/>
    <w:rsid w:val="00BB7B41"/>
    <w:rsid w:val="00BC747A"/>
    <w:rsid w:val="00BF2D87"/>
    <w:rsid w:val="00C04493"/>
    <w:rsid w:val="00C136D0"/>
    <w:rsid w:val="00C2158A"/>
    <w:rsid w:val="00C23DC7"/>
    <w:rsid w:val="00C532DC"/>
    <w:rsid w:val="00C67FC6"/>
    <w:rsid w:val="00C77028"/>
    <w:rsid w:val="00CB09A2"/>
    <w:rsid w:val="00CB1F56"/>
    <w:rsid w:val="00CC0AC4"/>
    <w:rsid w:val="00CF2DEE"/>
    <w:rsid w:val="00D26668"/>
    <w:rsid w:val="00D3398C"/>
    <w:rsid w:val="00D36541"/>
    <w:rsid w:val="00D64823"/>
    <w:rsid w:val="00E17DD8"/>
    <w:rsid w:val="00E343E0"/>
    <w:rsid w:val="00EB25A8"/>
    <w:rsid w:val="00EE47E7"/>
    <w:rsid w:val="00EF2E6B"/>
    <w:rsid w:val="00F00576"/>
    <w:rsid w:val="00F0461C"/>
    <w:rsid w:val="00F43E54"/>
    <w:rsid w:val="00F53083"/>
    <w:rsid w:val="00F70D8B"/>
    <w:rsid w:val="00F716BF"/>
    <w:rsid w:val="00FB3291"/>
    <w:rsid w:val="00FD18E8"/>
    <w:rsid w:val="00FD2946"/>
    <w:rsid w:val="00FF1E0C"/>
    <w:rsid w:val="00FF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4E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95C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5D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702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2728"/>
  </w:style>
  <w:style w:type="paragraph" w:styleId="a6">
    <w:name w:val="Balloon Text"/>
    <w:basedOn w:val="a"/>
    <w:semiHidden/>
    <w:rsid w:val="0070272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281966"/>
    <w:pPr>
      <w:jc w:val="center"/>
    </w:pPr>
    <w:rPr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281966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senevaI\AppData\Roaming\Microsoft\&#1064;&#1072;&#1073;&#1083;&#1086;&#1085;&#1099;\&#1055;&#1086;&#1089;&#1090;&#1072;&#1085;.1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Постан.12</Template>
  <TotalTime>23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BersenevaI</dc:creator>
  <cp:keywords/>
  <dc:description/>
  <cp:lastModifiedBy>katsura</cp:lastModifiedBy>
  <cp:revision>4</cp:revision>
  <cp:lastPrinted>2014-05-13T10:39:00Z</cp:lastPrinted>
  <dcterms:created xsi:type="dcterms:W3CDTF">2014-05-15T06:27:00Z</dcterms:created>
  <dcterms:modified xsi:type="dcterms:W3CDTF">2014-05-19T10:13:00Z</dcterms:modified>
</cp:coreProperties>
</file>